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C5C" w:rsidRDefault="009B1C5C" w:rsidP="009B1C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A2423">
        <w:rPr>
          <w:b/>
          <w:i/>
          <w:noProof/>
          <w:sz w:val="28"/>
        </w:rPr>
        <w:t>3345</w:t>
      </w:r>
      <w:bookmarkStart w:id="0" w:name="_GoBack"/>
      <w:bookmarkEnd w:id="0"/>
    </w:p>
    <w:p w:rsidR="009B1C5C" w:rsidRDefault="009B1C5C" w:rsidP="009B1C5C">
      <w:pPr>
        <w:pStyle w:val="a4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:rsidR="00C037B9" w:rsidRPr="009B1C5C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:rsidR="000F7ECB" w:rsidRPr="009B1C5C" w:rsidRDefault="000F7ECB" w:rsidP="00C037B9">
      <w:pPr>
        <w:pStyle w:val="a4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</w:t>
      </w:r>
      <w:r w:rsidR="004F39C0" w:rsidRPr="009B1C5C">
        <w:rPr>
          <w:rFonts w:cs="Arial"/>
          <w:bCs/>
          <w:color w:val="000000"/>
          <w:sz w:val="22"/>
        </w:rPr>
        <w:t>SA</w:t>
      </w:r>
      <w:r w:rsidRPr="009B1C5C">
        <w:rPr>
          <w:rFonts w:cs="Arial"/>
          <w:bCs/>
          <w:color w:val="000000"/>
          <w:sz w:val="22"/>
        </w:rPr>
        <w:t xml:space="preserve"> Meeting </w:t>
      </w:r>
      <w:r w:rsidR="00271706" w:rsidRPr="009B1C5C">
        <w:rPr>
          <w:rFonts w:cs="Arial"/>
          <w:bCs/>
          <w:color w:val="000000"/>
          <w:sz w:val="22"/>
        </w:rPr>
        <w:t>#</w:t>
      </w:r>
      <w:r w:rsidR="009B1C5C" w:rsidRPr="009B1C5C">
        <w:rPr>
          <w:rFonts w:cs="Arial"/>
          <w:bCs/>
          <w:color w:val="000000"/>
          <w:sz w:val="22"/>
        </w:rPr>
        <w:t>100</w:t>
      </w:r>
      <w:r w:rsidRPr="009B1C5C">
        <w:rPr>
          <w:rFonts w:cs="Arial"/>
          <w:bCs/>
          <w:color w:val="000000"/>
          <w:sz w:val="22"/>
        </w:rPr>
        <w:tab/>
        <w:t>Tdoc &lt;DocNumber&gt;</w:t>
      </w:r>
    </w:p>
    <w:p w:rsidR="000F7ECB" w:rsidRPr="003E7297" w:rsidRDefault="009B1C5C" w:rsidP="000F7ECB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0F7ECB" w:rsidRPr="009B1C5C">
        <w:rPr>
          <w:rFonts w:cs="Arial"/>
          <w:bCs/>
          <w:color w:val="000000"/>
          <w:sz w:val="22"/>
        </w:rPr>
        <w:t xml:space="preserve">, </w:t>
      </w:r>
      <w:r w:rsidR="00AE4935">
        <w:rPr>
          <w:rFonts w:cs="Arial"/>
          <w:bCs/>
          <w:color w:val="000000"/>
          <w:sz w:val="22"/>
        </w:rPr>
        <w:t>12</w:t>
      </w:r>
      <w:r w:rsidR="000E4E40" w:rsidRPr="009B1C5C">
        <w:rPr>
          <w:rFonts w:cs="Arial"/>
          <w:bCs/>
          <w:color w:val="000000"/>
          <w:sz w:val="22"/>
        </w:rPr>
        <w:t xml:space="preserve"> – </w:t>
      </w:r>
      <w:r w:rsidR="00AE4935">
        <w:rPr>
          <w:rFonts w:cs="Arial"/>
          <w:bCs/>
          <w:color w:val="000000"/>
          <w:sz w:val="22"/>
        </w:rPr>
        <w:t>16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AE4935">
        <w:rPr>
          <w:rFonts w:cs="Arial"/>
          <w:bCs/>
          <w:color w:val="000000"/>
          <w:sz w:val="22"/>
        </w:rPr>
        <w:t>June</w:t>
      </w:r>
      <w:r w:rsidR="000E4E40" w:rsidRPr="009B1C5C">
        <w:rPr>
          <w:rFonts w:cs="Arial"/>
          <w:bCs/>
          <w:color w:val="000000"/>
          <w:sz w:val="22"/>
        </w:rPr>
        <w:t xml:space="preserve">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BA0972">
        <w:rPr>
          <w:rFonts w:ascii="Arial" w:hAnsi="Arial" w:cs="Arial"/>
          <w:b/>
          <w:color w:val="000000"/>
        </w:rPr>
        <w:t>912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F93620">
        <w:rPr>
          <w:rFonts w:ascii="Arial" w:hAnsi="Arial" w:cs="Arial"/>
          <w:b/>
          <w:color w:val="000000"/>
        </w:rPr>
        <w:t xml:space="preserve"> 2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F93620">
        <w:rPr>
          <w:rFonts w:ascii="Arial" w:hAnsi="Arial" w:cs="Arial"/>
          <w:b/>
          <w:color w:val="000000"/>
          <w:lang w:val="fr-FR"/>
        </w:rPr>
        <w:t>Approval</w:t>
      </w:r>
    </w:p>
    <w:p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1C6788">
        <w:rPr>
          <w:color w:val="000000"/>
          <w:sz w:val="24"/>
        </w:rPr>
        <w:t>912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further enhancements </w:t>
      </w:r>
      <w:r w:rsidR="001C6788" w:rsidRPr="001C6788">
        <w:rPr>
          <w:color w:val="000000"/>
          <w:sz w:val="24"/>
        </w:rPr>
        <w:t>for the intent driven management services of 5G network</w:t>
      </w:r>
      <w:r w:rsidR="009A5967" w:rsidRPr="009A5967">
        <w:rPr>
          <w:color w:val="000000"/>
          <w:sz w:val="24"/>
        </w:rPr>
        <w:t>.</w:t>
      </w:r>
    </w:p>
    <w:p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:rsidR="005B6A41" w:rsidRDefault="00F93620" w:rsidP="005B6A41">
      <w:r>
        <w:rPr>
          <w:sz w:val="24"/>
        </w:rPr>
        <w:t>Add conclusions and recommendations.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280" w:rsidRDefault="00B52280" w:rsidP="00D66F30">
      <w:pPr>
        <w:spacing w:after="0"/>
      </w:pPr>
      <w:r>
        <w:separator/>
      </w:r>
    </w:p>
  </w:endnote>
  <w:endnote w:type="continuationSeparator" w:id="0">
    <w:p w:rsidR="00B52280" w:rsidRDefault="00B52280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280" w:rsidRDefault="00B52280" w:rsidP="00D66F30">
      <w:pPr>
        <w:spacing w:after="0"/>
      </w:pPr>
      <w:r>
        <w:separator/>
      </w:r>
    </w:p>
  </w:footnote>
  <w:footnote w:type="continuationSeparator" w:id="0">
    <w:p w:rsidR="00B52280" w:rsidRDefault="00B52280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4E40"/>
    <w:rsid w:val="000F4217"/>
    <w:rsid w:val="000F7ECB"/>
    <w:rsid w:val="001009A1"/>
    <w:rsid w:val="00134C5C"/>
    <w:rsid w:val="0017511D"/>
    <w:rsid w:val="001970B4"/>
    <w:rsid w:val="001C6788"/>
    <w:rsid w:val="001D45C5"/>
    <w:rsid w:val="001E72C2"/>
    <w:rsid w:val="00201520"/>
    <w:rsid w:val="00222D66"/>
    <w:rsid w:val="00231DB6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74F2"/>
    <w:rsid w:val="00397034"/>
    <w:rsid w:val="003E7297"/>
    <w:rsid w:val="00421FB2"/>
    <w:rsid w:val="00443179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B55C3"/>
    <w:rsid w:val="007C74E6"/>
    <w:rsid w:val="007D6195"/>
    <w:rsid w:val="007F59BF"/>
    <w:rsid w:val="00874031"/>
    <w:rsid w:val="0089418B"/>
    <w:rsid w:val="008A2423"/>
    <w:rsid w:val="008B32D5"/>
    <w:rsid w:val="008D2387"/>
    <w:rsid w:val="008D36D9"/>
    <w:rsid w:val="008E30EC"/>
    <w:rsid w:val="009111AD"/>
    <w:rsid w:val="00911AF3"/>
    <w:rsid w:val="009424B9"/>
    <w:rsid w:val="009479F6"/>
    <w:rsid w:val="0096471F"/>
    <w:rsid w:val="00992AAF"/>
    <w:rsid w:val="009A5967"/>
    <w:rsid w:val="009B1C5C"/>
    <w:rsid w:val="009C3D5A"/>
    <w:rsid w:val="009D0BA4"/>
    <w:rsid w:val="009D5026"/>
    <w:rsid w:val="009D7D77"/>
    <w:rsid w:val="009F1821"/>
    <w:rsid w:val="009F4345"/>
    <w:rsid w:val="00A35C17"/>
    <w:rsid w:val="00A457DA"/>
    <w:rsid w:val="00A55084"/>
    <w:rsid w:val="00AB1EB7"/>
    <w:rsid w:val="00AB2CBC"/>
    <w:rsid w:val="00AB6417"/>
    <w:rsid w:val="00AE4935"/>
    <w:rsid w:val="00B03A93"/>
    <w:rsid w:val="00B376BD"/>
    <w:rsid w:val="00B43779"/>
    <w:rsid w:val="00B439F6"/>
    <w:rsid w:val="00B52280"/>
    <w:rsid w:val="00B8637D"/>
    <w:rsid w:val="00BA0972"/>
    <w:rsid w:val="00BB4D81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C6AF0"/>
    <w:rsid w:val="00DD3EBC"/>
    <w:rsid w:val="00DD4ABD"/>
    <w:rsid w:val="00DD7AC2"/>
    <w:rsid w:val="00E02F58"/>
    <w:rsid w:val="00E1142B"/>
    <w:rsid w:val="00E627D4"/>
    <w:rsid w:val="00E7430F"/>
    <w:rsid w:val="00E763DF"/>
    <w:rsid w:val="00EB746A"/>
    <w:rsid w:val="00F01DEB"/>
    <w:rsid w:val="00F55410"/>
    <w:rsid w:val="00F9362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75364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a"/>
    <w:autoRedefine/>
    <w:semiHidden/>
    <w:pPr>
      <w:ind w:left="1985" w:hanging="1985"/>
    </w:pPr>
  </w:style>
  <w:style w:type="paragraph" w:customStyle="1" w:styleId="71">
    <w:name w:val="目录 71"/>
    <w:basedOn w:val="61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0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0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EEBAF7C-FB31-4AEB-93CE-035DC74F1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25</cp:revision>
  <dcterms:created xsi:type="dcterms:W3CDTF">2022-07-25T08:58:00Z</dcterms:created>
  <dcterms:modified xsi:type="dcterms:W3CDTF">2023-04-07T01:44:00Z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(3)CE9BDCC4ILvwNoyehsFDwdWo7MTa6sOYBW61nKiJdpWZaaZ2xhZQr1CfREhiu8LUk9BJSA0s
Jth/lP6ukY0rk5Dbwy5oGsCu63IPj4ETCc/gh3JBajrM+i+PLtVx54J7iIuEk7WQtW0skPlS
NIJYOy6KJ1SbDHpvF1ES5xDHnHDC+uz57enIk77Q+vQf1xMoYGdkUDHiupacUc2L3EWVwWXX
hcMoZ+rgFaKoC0yMpN</vt:lpwstr>
  </property>
  <property fmtid="{D5CDD505-2E9C-101B-9397-08002B2CF9AE}" pid="3" name="_2015_ms_pID_7253431">
    <vt:lpwstr>01E2bwg5O8Qy1JdMp0IInRUMLepmkJlPhMGI6yA/9fYIQCWDKoK7LR
Hp4CXnj+ZNCgecOkpVE1HVth1SKH6DrWx9JrRbSs2vLcSfU82hNCbQ9ocHWhFQ0pPffUfnrm
5B4cTpI5ZapcTkDtQib8OWQ1hXBYhkQFqLDNwkJUweVEeTyQmMUebbdSuq8DvBlEpZGaoz9d
izY25XZlpIwPiux7dnSf1dfPM0cUDzcPA/xA</vt:lpwstr>
  </property>
  <property fmtid="{D5CDD505-2E9C-101B-9397-08002B2CF9AE}" pid="4" name="_2015_ms_pID_7253432">
    <vt:lpwstr>4Q==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1680831866</vt:lpwstr>
  </property>
</Properties>
</file>